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489CE" w14:textId="77777777" w:rsidR="00335A53" w:rsidRDefault="00335A53" w:rsidP="00335A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Robert SCALES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d.1402)</w:t>
      </w:r>
    </w:p>
    <w:p w14:paraId="5CB76480" w14:textId="77777777" w:rsidR="00335A53" w:rsidRDefault="00335A53" w:rsidP="00335A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9769F8" w14:textId="77777777" w:rsidR="00335A53" w:rsidRDefault="00335A53" w:rsidP="00335A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C913BB" w14:textId="77777777" w:rsidR="00335A53" w:rsidRDefault="00335A53" w:rsidP="00335A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</w:t>
      </w: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(C.F.R. 1399-1405 p.218)</w:t>
      </w:r>
    </w:p>
    <w:p w14:paraId="0E06AF1A" w14:textId="77777777" w:rsidR="00335A53" w:rsidRDefault="00335A53" w:rsidP="00335A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782B77" w14:textId="77777777" w:rsidR="00335A53" w:rsidRDefault="00335A53" w:rsidP="00335A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283335" w14:textId="77777777" w:rsidR="00335A53" w:rsidRDefault="00335A53" w:rsidP="00335A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3C29495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7B8DD" w14:textId="77777777" w:rsidR="00335A53" w:rsidRDefault="00335A53" w:rsidP="009139A6">
      <w:r>
        <w:separator/>
      </w:r>
    </w:p>
  </w:endnote>
  <w:endnote w:type="continuationSeparator" w:id="0">
    <w:p w14:paraId="7655CBD1" w14:textId="77777777" w:rsidR="00335A53" w:rsidRDefault="00335A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C13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98E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5B0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F39FE" w14:textId="77777777" w:rsidR="00335A53" w:rsidRDefault="00335A53" w:rsidP="009139A6">
      <w:r>
        <w:separator/>
      </w:r>
    </w:p>
  </w:footnote>
  <w:footnote w:type="continuationSeparator" w:id="0">
    <w:p w14:paraId="2C6F442C" w14:textId="77777777" w:rsidR="00335A53" w:rsidRDefault="00335A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D1C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C7F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A3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53"/>
    <w:rsid w:val="000666E0"/>
    <w:rsid w:val="002510B7"/>
    <w:rsid w:val="00335A5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26CC0"/>
  <w15:chartTrackingRefBased/>
  <w15:docId w15:val="{50004C19-E929-4051-BB55-6D020F212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2021-06-16T19:20:00Z</dcterms:created>
  <dcterms:modified xsi:type="dcterms:W3CDTF">2021-06-16T19:21:00Z</dcterms:modified>
</cp:coreProperties>
</file>